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13F" w:rsidRPr="0081213F" w:rsidRDefault="0081213F" w:rsidP="0081213F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81213F"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81213F">
        <w:rPr>
          <w:rFonts w:ascii="Arial" w:hAnsi="Arial" w:cs="Arial"/>
          <w:color w:val="000000"/>
        </w:rPr>
        <w:t>ope</w:t>
      </w:r>
      <w:r w:rsidR="005839F2">
        <w:rPr>
          <w:rFonts w:ascii="Arial" w:hAnsi="Arial" w:cs="Arial"/>
          <w:color w:val="000000"/>
        </w:rPr>
        <w:t>ração tapa buracos nas ruas do b</w:t>
      </w:r>
      <w:r w:rsidRPr="0081213F">
        <w:rPr>
          <w:rFonts w:ascii="Arial" w:hAnsi="Arial" w:cs="Arial"/>
          <w:color w:val="000000"/>
        </w:rPr>
        <w:t xml:space="preserve">airro Cidade salvador </w:t>
      </w:r>
    </w:p>
    <w:p w:rsidR="0081213F" w:rsidRPr="0081213F" w:rsidRDefault="00781895" w:rsidP="0081213F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81213F"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="0081213F" w:rsidRPr="0081213F">
        <w:rPr>
          <w:rFonts w:ascii="Arial" w:hAnsi="Arial" w:cs="Arial"/>
          <w:color w:val="000000"/>
        </w:rPr>
        <w:t>troca das lâmpadas queimadas na Av</w:t>
      </w:r>
      <w:r>
        <w:rPr>
          <w:rFonts w:ascii="Arial" w:hAnsi="Arial" w:cs="Arial"/>
          <w:color w:val="000000"/>
        </w:rPr>
        <w:t>.</w:t>
      </w:r>
      <w:r w:rsidR="0081213F" w:rsidRPr="0081213F">
        <w:rPr>
          <w:rFonts w:ascii="Arial" w:hAnsi="Arial" w:cs="Arial"/>
          <w:color w:val="000000"/>
        </w:rPr>
        <w:t xml:space="preserve"> Guararema no bairro Veraneio </w:t>
      </w:r>
      <w:proofErr w:type="gramStart"/>
      <w:r w:rsidR="0081213F" w:rsidRPr="0081213F">
        <w:rPr>
          <w:rFonts w:ascii="Arial" w:hAnsi="Arial" w:cs="Arial"/>
          <w:color w:val="000000"/>
        </w:rPr>
        <w:t>Irajá .</w:t>
      </w:r>
      <w:proofErr w:type="gramEnd"/>
    </w:p>
    <w:p w:rsidR="0081213F" w:rsidRPr="0081213F" w:rsidRDefault="00781895" w:rsidP="0081213F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81213F"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="005839F2">
        <w:rPr>
          <w:rFonts w:ascii="Arial" w:hAnsi="Arial" w:cs="Arial"/>
          <w:color w:val="000000"/>
        </w:rPr>
        <w:t>providê</w:t>
      </w:r>
      <w:r w:rsidR="0081213F" w:rsidRPr="0081213F">
        <w:rPr>
          <w:rFonts w:ascii="Arial" w:hAnsi="Arial" w:cs="Arial"/>
          <w:color w:val="000000"/>
        </w:rPr>
        <w:t>ncias</w:t>
      </w:r>
      <w:r w:rsidR="005839F2">
        <w:rPr>
          <w:rFonts w:ascii="Arial" w:hAnsi="Arial" w:cs="Arial"/>
          <w:color w:val="000000"/>
        </w:rPr>
        <w:t xml:space="preserve"> a respeito de um vazamento de á</w:t>
      </w:r>
      <w:r w:rsidR="0081213F" w:rsidRPr="0081213F">
        <w:rPr>
          <w:rFonts w:ascii="Arial" w:hAnsi="Arial" w:cs="Arial"/>
          <w:color w:val="000000"/>
        </w:rPr>
        <w:t>gua na Rua Expedicionário Paulo Afonso de Siqueira no</w:t>
      </w:r>
      <w:r w:rsidR="005839F2">
        <w:rPr>
          <w:rFonts w:ascii="Arial" w:hAnsi="Arial" w:cs="Arial"/>
          <w:color w:val="000000"/>
        </w:rPr>
        <w:t xml:space="preserve"> Jardim Paraiso</w:t>
      </w:r>
      <w:r w:rsidR="0081213F" w:rsidRPr="0081213F">
        <w:rPr>
          <w:rFonts w:ascii="Arial" w:hAnsi="Arial" w:cs="Arial"/>
          <w:color w:val="000000"/>
        </w:rPr>
        <w:t>.</w:t>
      </w:r>
    </w:p>
    <w:p w:rsidR="0081213F" w:rsidRPr="0081213F" w:rsidRDefault="00781895" w:rsidP="0081213F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81213F"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="0081213F" w:rsidRPr="0081213F">
        <w:rPr>
          <w:rFonts w:ascii="Arial" w:hAnsi="Arial" w:cs="Arial"/>
          <w:color w:val="000000"/>
        </w:rPr>
        <w:t>a c</w:t>
      </w:r>
      <w:r w:rsidR="005839F2">
        <w:rPr>
          <w:rFonts w:ascii="Arial" w:hAnsi="Arial" w:cs="Arial"/>
          <w:color w:val="000000"/>
        </w:rPr>
        <w:t>apina da área de lazer do Jardim Marcondes</w:t>
      </w:r>
      <w:r w:rsidR="0081213F" w:rsidRPr="0081213F">
        <w:rPr>
          <w:rFonts w:ascii="Arial" w:hAnsi="Arial" w:cs="Arial"/>
          <w:color w:val="000000"/>
        </w:rPr>
        <w:t>.</w:t>
      </w:r>
    </w:p>
    <w:p w:rsidR="0081213F" w:rsidRPr="0081213F" w:rsidRDefault="00781895" w:rsidP="0081213F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81213F">
        <w:rPr>
          <w:rFonts w:ascii="Arial" w:hAnsi="Arial" w:cs="Arial"/>
          <w:b/>
          <w:color w:val="000000"/>
        </w:rPr>
        <w:t>INDICO</w:t>
      </w:r>
      <w:r w:rsidR="005839F2">
        <w:rPr>
          <w:rFonts w:ascii="Arial" w:hAnsi="Arial" w:cs="Arial"/>
          <w:color w:val="000000"/>
        </w:rPr>
        <w:t xml:space="preserve"> </w:t>
      </w:r>
      <w:r w:rsidR="0081213F" w:rsidRPr="0081213F">
        <w:rPr>
          <w:rFonts w:ascii="Arial" w:hAnsi="Arial" w:cs="Arial"/>
          <w:color w:val="000000"/>
        </w:rPr>
        <w:t xml:space="preserve">a troca </w:t>
      </w:r>
      <w:r w:rsidR="005839F2">
        <w:rPr>
          <w:rFonts w:ascii="Arial" w:hAnsi="Arial" w:cs="Arial"/>
          <w:color w:val="000000"/>
        </w:rPr>
        <w:t>das lâmpadas queimadas no Parque Imperial</w:t>
      </w:r>
      <w:r w:rsidR="0081213F" w:rsidRPr="0081213F">
        <w:rPr>
          <w:rFonts w:ascii="Arial" w:hAnsi="Arial" w:cs="Arial"/>
          <w:color w:val="000000"/>
        </w:rPr>
        <w:t>.</w:t>
      </w:r>
    </w:p>
    <w:p w:rsidR="0081213F" w:rsidRPr="0081213F" w:rsidRDefault="00781895" w:rsidP="0081213F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81213F"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="0081213F" w:rsidRPr="0081213F">
        <w:rPr>
          <w:rFonts w:ascii="Arial" w:hAnsi="Arial" w:cs="Arial"/>
          <w:color w:val="000000"/>
        </w:rPr>
        <w:t>a capina da área pública localizada no Par</w:t>
      </w:r>
      <w:r w:rsidR="005839F2">
        <w:rPr>
          <w:rFonts w:ascii="Arial" w:hAnsi="Arial" w:cs="Arial"/>
          <w:color w:val="000000"/>
        </w:rPr>
        <w:t>que Imperial</w:t>
      </w:r>
      <w:r w:rsidR="0081213F" w:rsidRPr="0081213F">
        <w:rPr>
          <w:rFonts w:ascii="Arial" w:hAnsi="Arial" w:cs="Arial"/>
          <w:color w:val="000000"/>
        </w:rPr>
        <w:t>.</w:t>
      </w:r>
    </w:p>
    <w:p w:rsidR="0081213F" w:rsidRPr="0081213F" w:rsidRDefault="00781895" w:rsidP="0081213F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81213F">
        <w:rPr>
          <w:rFonts w:ascii="Arial" w:hAnsi="Arial" w:cs="Arial"/>
          <w:b/>
          <w:color w:val="000000"/>
        </w:rPr>
        <w:t>INDICO</w:t>
      </w:r>
      <w:r w:rsidR="005839F2">
        <w:rPr>
          <w:rFonts w:ascii="Arial" w:hAnsi="Arial" w:cs="Arial"/>
          <w:color w:val="000000"/>
        </w:rPr>
        <w:t xml:space="preserve"> a poda de árvore na Rua 03 frente ao nº </w:t>
      </w:r>
      <w:r w:rsidR="0081213F" w:rsidRPr="0081213F">
        <w:rPr>
          <w:rFonts w:ascii="Arial" w:hAnsi="Arial" w:cs="Arial"/>
          <w:color w:val="000000"/>
        </w:rPr>
        <w:t>102 no Bairro Lagoa Azul</w:t>
      </w:r>
      <w:r w:rsidR="005839F2">
        <w:rPr>
          <w:rFonts w:ascii="Arial" w:hAnsi="Arial" w:cs="Arial"/>
          <w:color w:val="000000"/>
        </w:rPr>
        <w:t>.</w:t>
      </w:r>
      <w:r w:rsidR="0081213F" w:rsidRPr="0081213F">
        <w:rPr>
          <w:rFonts w:ascii="Arial" w:hAnsi="Arial" w:cs="Arial"/>
          <w:color w:val="000000"/>
        </w:rPr>
        <w:t xml:space="preserve"> </w:t>
      </w:r>
    </w:p>
    <w:p w:rsidR="0081213F" w:rsidRPr="0081213F" w:rsidRDefault="00781895" w:rsidP="0081213F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81213F"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="005839F2">
        <w:rPr>
          <w:rFonts w:ascii="Arial" w:hAnsi="Arial" w:cs="Arial"/>
          <w:color w:val="000000"/>
        </w:rPr>
        <w:t>manutenção das ruas do R</w:t>
      </w:r>
      <w:r w:rsidR="0081213F" w:rsidRPr="0081213F">
        <w:rPr>
          <w:rFonts w:ascii="Arial" w:hAnsi="Arial" w:cs="Arial"/>
          <w:color w:val="000000"/>
        </w:rPr>
        <w:t>esidencial Araucárias no Ba</w:t>
      </w:r>
      <w:r w:rsidR="004F618A">
        <w:rPr>
          <w:rFonts w:ascii="Arial" w:hAnsi="Arial" w:cs="Arial"/>
          <w:color w:val="000000"/>
        </w:rPr>
        <w:t>irro Santo Antônio da Boa Vista</w:t>
      </w:r>
      <w:r w:rsidR="0081213F" w:rsidRPr="0081213F">
        <w:rPr>
          <w:rFonts w:ascii="Arial" w:hAnsi="Arial" w:cs="Arial"/>
          <w:color w:val="000000"/>
        </w:rPr>
        <w:t>.</w:t>
      </w:r>
    </w:p>
    <w:p w:rsidR="0081213F" w:rsidRPr="0081213F" w:rsidRDefault="00781895" w:rsidP="0081213F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81213F">
        <w:rPr>
          <w:rFonts w:ascii="Arial" w:hAnsi="Arial" w:cs="Arial"/>
          <w:b/>
          <w:color w:val="000000"/>
        </w:rPr>
        <w:t>INDICO</w:t>
      </w:r>
      <w:r w:rsidR="0081213F">
        <w:rPr>
          <w:rFonts w:ascii="Arial" w:hAnsi="Arial" w:cs="Arial"/>
          <w:color w:val="000000"/>
        </w:rPr>
        <w:t xml:space="preserve"> </w:t>
      </w:r>
      <w:r w:rsidR="0081213F" w:rsidRPr="0081213F">
        <w:rPr>
          <w:rFonts w:ascii="Arial" w:hAnsi="Arial" w:cs="Arial"/>
          <w:color w:val="000000"/>
        </w:rPr>
        <w:t xml:space="preserve">a manutenção da </w:t>
      </w:r>
      <w:r w:rsidR="005839F2">
        <w:rPr>
          <w:rFonts w:ascii="Arial" w:hAnsi="Arial" w:cs="Arial"/>
          <w:color w:val="000000"/>
        </w:rPr>
        <w:t xml:space="preserve">Rua José Carlos </w:t>
      </w:r>
      <w:proofErr w:type="spellStart"/>
      <w:r w:rsidR="005839F2">
        <w:rPr>
          <w:rFonts w:ascii="Arial" w:hAnsi="Arial" w:cs="Arial"/>
          <w:color w:val="000000"/>
        </w:rPr>
        <w:t>Lamana</w:t>
      </w:r>
      <w:proofErr w:type="spellEnd"/>
      <w:r w:rsidR="005839F2">
        <w:rPr>
          <w:rFonts w:ascii="Arial" w:hAnsi="Arial" w:cs="Arial"/>
          <w:color w:val="000000"/>
        </w:rPr>
        <w:t xml:space="preserve"> no </w:t>
      </w:r>
      <w:r w:rsidR="0081213F" w:rsidRPr="0081213F">
        <w:rPr>
          <w:rFonts w:ascii="Arial" w:hAnsi="Arial" w:cs="Arial"/>
          <w:color w:val="000000"/>
        </w:rPr>
        <w:t>Jardim Conquista</w:t>
      </w:r>
      <w:r w:rsidR="005839F2">
        <w:rPr>
          <w:rFonts w:ascii="Arial" w:hAnsi="Arial" w:cs="Arial"/>
          <w:color w:val="000000"/>
        </w:rPr>
        <w:t>;</w:t>
      </w:r>
      <w:r w:rsidR="0081213F" w:rsidRPr="0081213F">
        <w:rPr>
          <w:rFonts w:ascii="Arial" w:hAnsi="Arial" w:cs="Arial"/>
          <w:color w:val="000000"/>
        </w:rPr>
        <w:t xml:space="preserve"> em di</w:t>
      </w:r>
      <w:r w:rsidR="005839F2">
        <w:rPr>
          <w:rFonts w:ascii="Arial" w:hAnsi="Arial" w:cs="Arial"/>
          <w:color w:val="000000"/>
        </w:rPr>
        <w:t xml:space="preserve">as de chuva a rua fica alagada </w:t>
      </w:r>
      <w:r w:rsidR="0081213F" w:rsidRPr="0081213F">
        <w:rPr>
          <w:rFonts w:ascii="Arial" w:hAnsi="Arial" w:cs="Arial"/>
          <w:color w:val="000000"/>
        </w:rPr>
        <w:t xml:space="preserve">devido </w:t>
      </w:r>
      <w:r w:rsidR="005839F2">
        <w:rPr>
          <w:rFonts w:ascii="Arial" w:hAnsi="Arial" w:cs="Arial"/>
          <w:color w:val="000000"/>
        </w:rPr>
        <w:t xml:space="preserve">aos muitos buracos existentes. </w:t>
      </w:r>
    </w:p>
    <w:p w:rsidR="0081213F" w:rsidRPr="0081213F" w:rsidRDefault="00781895" w:rsidP="0081213F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</w:t>
      </w:r>
      <w:r w:rsidRPr="0081213F">
        <w:rPr>
          <w:rFonts w:ascii="Arial" w:hAnsi="Arial" w:cs="Arial"/>
          <w:b/>
          <w:color w:val="000000"/>
        </w:rPr>
        <w:t>INDICO</w:t>
      </w:r>
      <w:r w:rsidR="0081213F">
        <w:rPr>
          <w:rFonts w:ascii="Arial" w:hAnsi="Arial" w:cs="Arial"/>
          <w:color w:val="000000"/>
        </w:rPr>
        <w:t xml:space="preserve"> </w:t>
      </w:r>
      <w:r w:rsidR="005839F2">
        <w:rPr>
          <w:rFonts w:ascii="Arial" w:hAnsi="Arial" w:cs="Arial"/>
          <w:color w:val="000000"/>
        </w:rPr>
        <w:t>limpeza da v</w:t>
      </w:r>
      <w:r w:rsidR="0081213F" w:rsidRPr="0081213F">
        <w:rPr>
          <w:rFonts w:ascii="Arial" w:hAnsi="Arial" w:cs="Arial"/>
          <w:color w:val="000000"/>
        </w:rPr>
        <w:t xml:space="preserve">aleta localizada na </w:t>
      </w:r>
      <w:proofErr w:type="spellStart"/>
      <w:r w:rsidR="0081213F" w:rsidRPr="0081213F">
        <w:rPr>
          <w:rFonts w:ascii="Arial" w:hAnsi="Arial" w:cs="Arial"/>
          <w:color w:val="000000"/>
        </w:rPr>
        <w:t>Av</w:t>
      </w:r>
      <w:r w:rsidR="005839F2">
        <w:rPr>
          <w:rFonts w:ascii="Arial" w:hAnsi="Arial" w:cs="Arial"/>
          <w:color w:val="000000"/>
        </w:rPr>
        <w:t>.</w:t>
      </w:r>
      <w:r w:rsidR="0081213F" w:rsidRPr="0081213F">
        <w:rPr>
          <w:rFonts w:ascii="Arial" w:hAnsi="Arial" w:cs="Arial"/>
          <w:color w:val="000000"/>
        </w:rPr>
        <w:t>dos</w:t>
      </w:r>
      <w:proofErr w:type="spellEnd"/>
      <w:r w:rsidR="0081213F" w:rsidRPr="0081213F">
        <w:rPr>
          <w:rFonts w:ascii="Arial" w:hAnsi="Arial" w:cs="Arial"/>
          <w:color w:val="000000"/>
        </w:rPr>
        <w:t xml:space="preserve"> Migrantes no </w:t>
      </w:r>
      <w:r w:rsidR="005839F2">
        <w:rPr>
          <w:rFonts w:ascii="Arial" w:hAnsi="Arial" w:cs="Arial"/>
          <w:color w:val="000000"/>
        </w:rPr>
        <w:t>P</w:t>
      </w:r>
      <w:r w:rsidR="0081213F" w:rsidRPr="0081213F">
        <w:rPr>
          <w:rFonts w:ascii="Arial" w:hAnsi="Arial" w:cs="Arial"/>
          <w:color w:val="000000"/>
        </w:rPr>
        <w:t>arque M</w:t>
      </w:r>
      <w:r w:rsidR="004F618A">
        <w:rPr>
          <w:rFonts w:ascii="Arial" w:hAnsi="Arial" w:cs="Arial"/>
          <w:color w:val="000000"/>
        </w:rPr>
        <w:t>eia Lua</w:t>
      </w:r>
      <w:r w:rsidR="0081213F" w:rsidRPr="0081213F">
        <w:rPr>
          <w:rFonts w:ascii="Arial" w:hAnsi="Arial" w:cs="Arial"/>
          <w:color w:val="000000"/>
        </w:rPr>
        <w:t>.</w:t>
      </w:r>
    </w:p>
    <w:p w:rsidR="0081213F" w:rsidRPr="0081213F" w:rsidRDefault="00781895" w:rsidP="0081213F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81213F">
        <w:rPr>
          <w:rFonts w:ascii="Arial" w:hAnsi="Arial" w:cs="Arial"/>
          <w:b/>
          <w:color w:val="000000"/>
        </w:rPr>
        <w:t>INDICO</w:t>
      </w:r>
      <w:r w:rsidR="00EA5CCA">
        <w:rPr>
          <w:rFonts w:ascii="Arial" w:hAnsi="Arial" w:cs="Arial"/>
          <w:color w:val="000000"/>
        </w:rPr>
        <w:t xml:space="preserve"> limpeza de toda </w:t>
      </w:r>
      <w:r w:rsidR="0081213F" w:rsidRPr="0081213F">
        <w:rPr>
          <w:rFonts w:ascii="Arial" w:hAnsi="Arial" w:cs="Arial"/>
          <w:color w:val="000000"/>
        </w:rPr>
        <w:t>rede de esgoto da Ru</w:t>
      </w:r>
      <w:r w:rsidR="00EA5CCA">
        <w:rPr>
          <w:rFonts w:ascii="Arial" w:hAnsi="Arial" w:cs="Arial"/>
          <w:color w:val="000000"/>
        </w:rPr>
        <w:t xml:space="preserve">a João Miguel Martins no </w:t>
      </w:r>
      <w:r w:rsidR="004F618A">
        <w:rPr>
          <w:rFonts w:ascii="Arial" w:hAnsi="Arial" w:cs="Arial"/>
          <w:color w:val="000000"/>
        </w:rPr>
        <w:t xml:space="preserve">Parque Meia Lua. </w:t>
      </w:r>
    </w:p>
    <w:p w:rsidR="002C6191" w:rsidRPr="0081213F" w:rsidRDefault="00781895" w:rsidP="0081213F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81213F">
        <w:rPr>
          <w:rFonts w:ascii="Arial" w:hAnsi="Arial" w:cs="Arial"/>
          <w:b/>
          <w:color w:val="000000"/>
        </w:rPr>
        <w:t>INDICO</w:t>
      </w:r>
      <w:r w:rsidR="0081213F">
        <w:rPr>
          <w:rFonts w:ascii="Arial" w:hAnsi="Arial" w:cs="Arial"/>
          <w:color w:val="000000"/>
        </w:rPr>
        <w:t xml:space="preserve"> </w:t>
      </w:r>
      <w:r w:rsidR="0081213F" w:rsidRPr="0081213F">
        <w:rPr>
          <w:rFonts w:ascii="Arial" w:hAnsi="Arial" w:cs="Arial"/>
          <w:color w:val="000000"/>
        </w:rPr>
        <w:t>troca das lâmpadas</w:t>
      </w:r>
      <w:r w:rsidR="004F618A">
        <w:rPr>
          <w:rFonts w:ascii="Arial" w:hAnsi="Arial" w:cs="Arial"/>
          <w:color w:val="000000"/>
        </w:rPr>
        <w:t xml:space="preserve"> queimadas na Rua 01 no Bairro L</w:t>
      </w:r>
      <w:bookmarkStart w:id="0" w:name="_GoBack"/>
      <w:bookmarkEnd w:id="0"/>
      <w:r w:rsidR="0081213F" w:rsidRPr="0081213F">
        <w:rPr>
          <w:rFonts w:ascii="Arial" w:hAnsi="Arial" w:cs="Arial"/>
          <w:color w:val="000000"/>
        </w:rPr>
        <w:t xml:space="preserve">agoa </w:t>
      </w:r>
      <w:proofErr w:type="gramStart"/>
      <w:r w:rsidR="0081213F" w:rsidRPr="0081213F">
        <w:rPr>
          <w:rFonts w:ascii="Arial" w:hAnsi="Arial" w:cs="Arial"/>
          <w:color w:val="000000"/>
        </w:rPr>
        <w:t>Azul .</w:t>
      </w:r>
      <w:proofErr w:type="gramEnd"/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46428E">
        <w:rPr>
          <w:rFonts w:ascii="Arial" w:hAnsi="Arial" w:cs="Arial"/>
          <w:b/>
          <w:caps/>
          <w:color w:val="000000"/>
          <w:sz w:val="18"/>
          <w:szCs w:val="18"/>
        </w:rPr>
        <w:t>11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</w:t>
      </w:r>
      <w:r w:rsidR="0046428E">
        <w:rPr>
          <w:rFonts w:ascii="Arial" w:hAnsi="Arial" w:cs="Arial"/>
          <w:b/>
          <w:caps/>
          <w:color w:val="000000"/>
          <w:sz w:val="18"/>
          <w:szCs w:val="18"/>
        </w:rPr>
        <w:t>11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7"/>
      <w:footerReference w:type="default" r:id="rId8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FAC" w:rsidRDefault="003F2FAC">
      <w:r>
        <w:separator/>
      </w:r>
    </w:p>
  </w:endnote>
  <w:endnote w:type="continuationSeparator" w:id="0">
    <w:p w:rsidR="003F2FAC" w:rsidRDefault="003F2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</w:t>
    </w:r>
    <w:r w:rsidR="00BE0E55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</w:t>
    </w:r>
  </w:p>
  <w:p w:rsidR="00317914" w:rsidRPr="00757AAD" w:rsidRDefault="00BE0E55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VALMIR DO PARQUE MEIA LUA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716E0A">
      <w:rPr>
        <w:rFonts w:ascii="Arial" w:hAnsi="Arial" w:cs="Arial"/>
        <w:sz w:val="20"/>
        <w:szCs w:val="20"/>
      </w:rPr>
      <w:t>SD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FAC" w:rsidRDefault="003F2FAC">
      <w:r>
        <w:separator/>
      </w:r>
    </w:p>
  </w:footnote>
  <w:footnote w:type="continuationSeparator" w:id="0">
    <w:p w:rsidR="003F2FAC" w:rsidRDefault="003F2F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C3136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C3136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46428E">
      <w:rPr>
        <w:rFonts w:ascii="Arial" w:hAnsi="Arial" w:cs="Arial"/>
        <w:b/>
      </w:rPr>
      <w:t>2387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A534C7">
      <w:rPr>
        <w:rFonts w:ascii="Arial" w:hAnsi="Arial" w:cs="Arial"/>
        <w:b/>
      </w:rPr>
      <w:t>5</w:t>
    </w:r>
    <w:r w:rsidRPr="00EA2DD1">
      <w:rPr>
        <w:rFonts w:ascii="Arial" w:hAnsi="Arial" w:cs="Arial"/>
        <w:b/>
      </w:rPr>
      <w:t xml:space="preserve"> - S.O.: </w:t>
    </w:r>
    <w:r w:rsidR="0046428E">
      <w:rPr>
        <w:rFonts w:ascii="Arial" w:hAnsi="Arial" w:cs="Arial"/>
        <w:b/>
      </w:rPr>
      <w:t>11</w:t>
    </w:r>
    <w:r>
      <w:rPr>
        <w:rFonts w:ascii="Arial" w:hAnsi="Arial" w:cs="Arial"/>
        <w:b/>
      </w:rPr>
      <w:t>/</w:t>
    </w:r>
    <w:r w:rsidR="0046428E">
      <w:rPr>
        <w:rFonts w:ascii="Arial" w:hAnsi="Arial" w:cs="Arial"/>
        <w:b/>
      </w:rPr>
      <w:t>11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4F618A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4F618A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 w15:restartNumberingAfterBreak="0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 w15:restartNumberingAfterBreak="0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 w15:restartNumberingAfterBreak="0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 w15:restartNumberingAfterBreak="0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134D2"/>
    <w:rsid w:val="00113943"/>
    <w:rsid w:val="00122619"/>
    <w:rsid w:val="00133B3B"/>
    <w:rsid w:val="0017063A"/>
    <w:rsid w:val="001735A8"/>
    <w:rsid w:val="001860B1"/>
    <w:rsid w:val="00192E72"/>
    <w:rsid w:val="0019550C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9216D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2FAC"/>
    <w:rsid w:val="003F5F73"/>
    <w:rsid w:val="00411952"/>
    <w:rsid w:val="00411B19"/>
    <w:rsid w:val="004214FD"/>
    <w:rsid w:val="004230D8"/>
    <w:rsid w:val="00435C1B"/>
    <w:rsid w:val="00450A23"/>
    <w:rsid w:val="00455A99"/>
    <w:rsid w:val="0046428E"/>
    <w:rsid w:val="004647F4"/>
    <w:rsid w:val="00474F29"/>
    <w:rsid w:val="00475CB3"/>
    <w:rsid w:val="00483FC2"/>
    <w:rsid w:val="00491505"/>
    <w:rsid w:val="004933F8"/>
    <w:rsid w:val="004C0493"/>
    <w:rsid w:val="004D3C34"/>
    <w:rsid w:val="004D4805"/>
    <w:rsid w:val="004D7597"/>
    <w:rsid w:val="004F03FF"/>
    <w:rsid w:val="004F618A"/>
    <w:rsid w:val="00507D0E"/>
    <w:rsid w:val="005379A8"/>
    <w:rsid w:val="00552CA1"/>
    <w:rsid w:val="00555AA1"/>
    <w:rsid w:val="00557871"/>
    <w:rsid w:val="005839F2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02B0A"/>
    <w:rsid w:val="00716E0A"/>
    <w:rsid w:val="00722F7D"/>
    <w:rsid w:val="00730BCE"/>
    <w:rsid w:val="00741117"/>
    <w:rsid w:val="0076364C"/>
    <w:rsid w:val="00767750"/>
    <w:rsid w:val="00781895"/>
    <w:rsid w:val="007A6715"/>
    <w:rsid w:val="007B5856"/>
    <w:rsid w:val="007C4E7D"/>
    <w:rsid w:val="007E33E1"/>
    <w:rsid w:val="007F3A85"/>
    <w:rsid w:val="007F3FDF"/>
    <w:rsid w:val="007F6AD7"/>
    <w:rsid w:val="0081213F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40396"/>
    <w:rsid w:val="009404F4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1B9"/>
    <w:rsid w:val="00AF563B"/>
    <w:rsid w:val="00B23531"/>
    <w:rsid w:val="00B23593"/>
    <w:rsid w:val="00B2647A"/>
    <w:rsid w:val="00B27A65"/>
    <w:rsid w:val="00B4678E"/>
    <w:rsid w:val="00B47960"/>
    <w:rsid w:val="00B73EFB"/>
    <w:rsid w:val="00B80FC2"/>
    <w:rsid w:val="00B85D88"/>
    <w:rsid w:val="00B85F8A"/>
    <w:rsid w:val="00B91897"/>
    <w:rsid w:val="00B92BEE"/>
    <w:rsid w:val="00B963BB"/>
    <w:rsid w:val="00BB4360"/>
    <w:rsid w:val="00BC1F77"/>
    <w:rsid w:val="00BD0E65"/>
    <w:rsid w:val="00BD2D47"/>
    <w:rsid w:val="00BD7F81"/>
    <w:rsid w:val="00BE0E55"/>
    <w:rsid w:val="00BF2B21"/>
    <w:rsid w:val="00C3136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915E0"/>
    <w:rsid w:val="00EA2DD1"/>
    <w:rsid w:val="00EA5CCA"/>
    <w:rsid w:val="00EB5E19"/>
    <w:rsid w:val="00EC022E"/>
    <w:rsid w:val="00EC47ED"/>
    <w:rsid w:val="00EC65BF"/>
    <w:rsid w:val="00EC7056"/>
    <w:rsid w:val="00ED3D60"/>
    <w:rsid w:val="00ED5C6E"/>
    <w:rsid w:val="00EE6392"/>
    <w:rsid w:val="00F113C7"/>
    <w:rsid w:val="00F2341B"/>
    <w:rsid w:val="00F433D1"/>
    <w:rsid w:val="00F43FB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D8DB28AE-0D7F-4A5D-8FD8-78C65960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35</TotalTime>
  <Pages>1</Pages>
  <Words>165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1060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TI Camara</cp:lastModifiedBy>
  <cp:revision>7</cp:revision>
  <cp:lastPrinted>2014-08-05T19:44:00Z</cp:lastPrinted>
  <dcterms:created xsi:type="dcterms:W3CDTF">2015-11-09T13:11:00Z</dcterms:created>
  <dcterms:modified xsi:type="dcterms:W3CDTF">2015-11-09T13:45:00Z</dcterms:modified>
</cp:coreProperties>
</file>